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18472" w14:textId="59598F31" w:rsidR="00BA00AB" w:rsidRDefault="004404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SWANLAND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d.1458)</w:t>
      </w:r>
    </w:p>
    <w:p w14:paraId="6AB635F1" w14:textId="4B489E0F" w:rsidR="004404BA" w:rsidRDefault="004404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Widow.</w:t>
      </w:r>
    </w:p>
    <w:p w14:paraId="49A61807" w14:textId="77777777" w:rsidR="004404BA" w:rsidRDefault="004404BA" w:rsidP="009139A6">
      <w:pPr>
        <w:pStyle w:val="NoSpacing"/>
        <w:rPr>
          <w:rFonts w:cs="Times New Roman"/>
          <w:szCs w:val="24"/>
        </w:rPr>
      </w:pPr>
    </w:p>
    <w:p w14:paraId="5916D6A9" w14:textId="77777777" w:rsidR="004404BA" w:rsidRDefault="004404BA" w:rsidP="009139A6">
      <w:pPr>
        <w:pStyle w:val="NoSpacing"/>
        <w:rPr>
          <w:rFonts w:cs="Times New Roman"/>
          <w:szCs w:val="24"/>
        </w:rPr>
      </w:pPr>
    </w:p>
    <w:p w14:paraId="1FFD9B63" w14:textId="135D8E75" w:rsidR="004404BA" w:rsidRDefault="004404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Jul.</w:t>
      </w: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Administration of her lands and possessions was granted.   (W.Y.R. p.162)</w:t>
      </w:r>
    </w:p>
    <w:p w14:paraId="2B9BEBF3" w14:textId="77777777" w:rsidR="004404BA" w:rsidRDefault="004404BA" w:rsidP="009139A6">
      <w:pPr>
        <w:pStyle w:val="NoSpacing"/>
        <w:rPr>
          <w:rFonts w:cs="Times New Roman"/>
          <w:szCs w:val="24"/>
        </w:rPr>
      </w:pPr>
    </w:p>
    <w:p w14:paraId="79AEF671" w14:textId="77777777" w:rsidR="004404BA" w:rsidRDefault="004404BA" w:rsidP="009139A6">
      <w:pPr>
        <w:pStyle w:val="NoSpacing"/>
        <w:rPr>
          <w:rFonts w:cs="Times New Roman"/>
          <w:szCs w:val="24"/>
        </w:rPr>
      </w:pPr>
    </w:p>
    <w:p w14:paraId="22A4D405" w14:textId="0A54C096" w:rsidR="004404BA" w:rsidRPr="004404BA" w:rsidRDefault="004404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sectPr w:rsidR="004404BA" w:rsidRPr="004404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92F89" w14:textId="77777777" w:rsidR="004404BA" w:rsidRDefault="004404BA" w:rsidP="009139A6">
      <w:r>
        <w:separator/>
      </w:r>
    </w:p>
  </w:endnote>
  <w:endnote w:type="continuationSeparator" w:id="0">
    <w:p w14:paraId="2C711E5D" w14:textId="77777777" w:rsidR="004404BA" w:rsidRDefault="004404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00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1F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6E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0AF7" w14:textId="77777777" w:rsidR="004404BA" w:rsidRDefault="004404BA" w:rsidP="009139A6">
      <w:r>
        <w:separator/>
      </w:r>
    </w:p>
  </w:footnote>
  <w:footnote w:type="continuationSeparator" w:id="0">
    <w:p w14:paraId="26B911D5" w14:textId="77777777" w:rsidR="004404BA" w:rsidRDefault="004404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F6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45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F0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4BA"/>
    <w:rsid w:val="000666E0"/>
    <w:rsid w:val="002510B7"/>
    <w:rsid w:val="004404BA"/>
    <w:rsid w:val="005C130B"/>
    <w:rsid w:val="007B5965"/>
    <w:rsid w:val="00826F5C"/>
    <w:rsid w:val="009139A6"/>
    <w:rsid w:val="009448BB"/>
    <w:rsid w:val="00947624"/>
    <w:rsid w:val="00A3176C"/>
    <w:rsid w:val="00AE65F8"/>
    <w:rsid w:val="00BA00AB"/>
    <w:rsid w:val="00C83B9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3195C"/>
  <w15:chartTrackingRefBased/>
  <w15:docId w15:val="{7D8D2906-A3D2-4CBB-AE8C-6865CBEB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2023-10-25T18:50:00Z</dcterms:created>
  <dcterms:modified xsi:type="dcterms:W3CDTF">2023-10-25T18:54:00Z</dcterms:modified>
</cp:coreProperties>
</file>